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26E5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по ул. Отрадная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26E5E">
        <w:rPr>
          <w:i/>
          <w:iCs/>
        </w:rPr>
        <w:t>От 0+0 до 0+206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B26E5E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B26E5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26E5E" w:rsidRDefault="00B26E5E" w:rsidP="00B26E5E">
            <w:pPr>
              <w:rPr>
                <w:rFonts w:ascii="Arial" w:hAnsi="Arial" w:cs="Arial"/>
                <w:b/>
                <w:szCs w:val="16"/>
              </w:rPr>
            </w:pPr>
            <w:r w:rsidRPr="00B26E5E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B26E5E" w:rsidP="00B26E5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B26E5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B26E5E" w:rsidRDefault="00B26E5E" w:rsidP="00B26E5E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B26E5E" w:rsidRDefault="00B26E5E" w:rsidP="00B26E5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по ул. Отрадная</w:t>
      </w:r>
    </w:p>
    <w:p w:rsidR="00B26E5E" w:rsidRDefault="00B26E5E" w:rsidP="00B26E5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0+206</w:t>
      </w:r>
    </w:p>
    <w:p w:rsidR="00B26E5E" w:rsidRDefault="00B26E5E" w:rsidP="00B26E5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B26E5E" w:rsidTr="00B26E5E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26E5E" w:rsidTr="00B26E5E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26E5E" w:rsidTr="00C47E46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26E5E" w:rsidTr="00C47E46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</w:tr>
      <w:tr w:rsidR="00B26E5E" w:rsidTr="00C47E46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26E5E" w:rsidTr="00C47E46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5E" w:rsidRDefault="00B26E5E" w:rsidP="00C47E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B26E5E">
      <w:footerReference w:type="default" r:id="rId7"/>
      <w:footerReference w:type="first" r:id="rId8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13F" w:rsidRDefault="00CF613F" w:rsidP="00B26E5E">
      <w:r>
        <w:separator/>
      </w:r>
    </w:p>
  </w:endnote>
  <w:endnote w:type="continuationSeparator" w:id="1">
    <w:p w:rsidR="00CF613F" w:rsidRDefault="00CF613F" w:rsidP="00B2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5E" w:rsidRDefault="00B26E5E" w:rsidP="00B26E5E">
    <w:pPr>
      <w:pStyle w:val="a8"/>
      <w:jc w:val="right"/>
    </w:pPr>
    <w:r>
      <w:t>119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E5E" w:rsidRDefault="00B26E5E" w:rsidP="00B26E5E">
    <w:pPr>
      <w:pStyle w:val="a8"/>
      <w:jc w:val="right"/>
    </w:pPr>
    <w:r>
      <w:t>118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13F" w:rsidRDefault="00CF613F" w:rsidP="00B26E5E">
      <w:r>
        <w:separator/>
      </w:r>
    </w:p>
  </w:footnote>
  <w:footnote w:type="continuationSeparator" w:id="1">
    <w:p w:rsidR="00CF613F" w:rsidRDefault="00CF613F" w:rsidP="00B26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E5E"/>
    <w:rsid w:val="001842E0"/>
    <w:rsid w:val="00215347"/>
    <w:rsid w:val="00B26E5E"/>
    <w:rsid w:val="00CF1149"/>
    <w:rsid w:val="00CF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B26E5E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B26E5E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B26E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26E5E"/>
    <w:rPr>
      <w:sz w:val="24"/>
      <w:szCs w:val="24"/>
    </w:rPr>
  </w:style>
  <w:style w:type="paragraph" w:styleId="a8">
    <w:name w:val="footer"/>
    <w:basedOn w:val="a"/>
    <w:link w:val="a9"/>
    <w:rsid w:val="00B26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26E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3E2B2-EDC0-4096-95EF-F5E0E921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3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2017-11-24T06:29:00Z</cp:lastPrinted>
  <dcterms:created xsi:type="dcterms:W3CDTF">2017-11-24T06:27:00Z</dcterms:created>
  <dcterms:modified xsi:type="dcterms:W3CDTF">2017-11-24T06:30:00Z</dcterms:modified>
</cp:coreProperties>
</file>